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EC30C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EC30C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EC30C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EC30C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EC30C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EC30C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EC30C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EC30C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EC30C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EC30C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EC30C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EC30C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EC30C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EC30C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EC30C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EC30C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EC30C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EC30C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EC30C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EC30C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C30C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  สาขาวิชา.......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</w:t>
            </w:r>
          </w:p>
          <w:p w:rsidR="00870669" w:rsidRPr="00EC30CD" w:rsidRDefault="00870669" w:rsidP="004D78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……………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EC30C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EC30C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EC30C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C30CD" w:rsidRDefault="00870669" w:rsidP="00F109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คม</w:t>
            </w:r>
            <w:r w:rsidR="00094140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4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  <w:r w:rsidR="00094140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0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0941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09414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หัวข้อพิเศษทาง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ชีวเคมี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870669" w:rsidRPr="00EC30C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C30CD" w:rsidRPr="00EC30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EC30CD">
            <w:pPr>
              <w:ind w:left="57"/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.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EC30CD" w:rsidRPr="00EC30CD" w:rsidRDefault="00EC30CD" w:rsidP="00EC30C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253</w:t>
            </w:r>
          </w:p>
          <w:p w:rsidR="00EC30CD" w:rsidRPr="00EC30CD" w:rsidRDefault="00EC30CD" w:rsidP="00EC30C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254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EC30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ชีววิทยาทั่วไป</w:t>
            </w:r>
          </w:p>
          <w:p w:rsidR="00EC30CD" w:rsidRPr="00EC30CD" w:rsidRDefault="00EC30CD" w:rsidP="00EC30CD">
            <w:pPr>
              <w:pStyle w:val="a8"/>
              <w:numPr>
                <w:ilvl w:val="12"/>
                <w:numId w:val="0"/>
              </w:num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เคมีอินทรีย์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 </w:t>
            </w:r>
          </w:p>
          <w:p w:rsidR="00EC30CD" w:rsidRPr="00EC30CD" w:rsidRDefault="00EC30CD" w:rsidP="00EC30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   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ปฏิบัติการเคมีอินทรีย์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EC30CD" w:rsidRPr="00EC30C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EC30CD" w:rsidRPr="00EC30C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EC30C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ชุติมา คงจรูญ   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C30CD" w:rsidRPr="00EC30C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EC30C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ชุติมา คงจรูญ     </w:t>
            </w:r>
          </w:p>
          <w:p w:rsidR="00EC30CD" w:rsidRPr="00EC30CD" w:rsidRDefault="00EC30CD" w:rsidP="00EC30C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</w:p>
          <w:p w:rsidR="00EC30CD" w:rsidRPr="00EC30CD" w:rsidRDefault="00EC30CD" w:rsidP="00EC30C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อาจารย์เอก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ตรีเนตร   </w:t>
            </w:r>
          </w:p>
          <w:p w:rsidR="00EC30CD" w:rsidRPr="00EC30CD" w:rsidRDefault="00EC30CD" w:rsidP="00EC30C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อาจารย์กัญญา บุ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ตราช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C30CD" w:rsidRPr="00EC30C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A8576F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094140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C30CD" w:rsidRPr="00EC30C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EC30CD" w:rsidRPr="00EC30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4E4C95" w:rsidP="00EC30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4C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5" style="position:absolute;margin-left:80.3pt;margin-top:3.45pt;width:9.75pt;height:13.5pt;z-index:251672064;mso-position-horizontal-relative:text;mso-position-vertical-relative:text" filled="f" strokeweight="1.5pt">
                  <v:shadow on="t" opacity=".5"/>
                </v:rect>
              </w:pict>
            </w:r>
            <w:r w:rsidRPr="004E4C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6" style="position:absolute;margin-left:114.1pt;margin-top:3.5pt;width:9.75pt;height:13.5pt;z-index:251673088;mso-position-horizontal-relative:text;mso-position-vertical-relative:text" filled="f" strokeweight="1.5pt">
                  <v:shadow on="t" opacity=".5"/>
                </v:rect>
              </w:pict>
            </w:r>
            <w:r w:rsidR="00EC30CD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EC30CD" w:rsidRPr="00EC3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EC30CD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1        2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5E72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C30CD" w:rsidRPr="00EC30C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EC30CD" w:rsidRPr="00EC30C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4E4C95" w:rsidP="0067205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C9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8" style="position:absolute;margin-left:7.2pt;margin-top:4.6pt;width:9.75pt;height:13.5pt;z-index:251675136;mso-position-horizontal-relative:text;mso-position-vertical-relative:text" filled="f" strokeweight="1.5pt">
                  <v:shadow on="t" opacity=".5"/>
                </v:rect>
              </w:pict>
            </w:r>
            <w:r w:rsidR="00EC30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EC30C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D6"/>
            </w:r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EC30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ในสถานที่ตั้งของมหาวิทยาลัยแม่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C30CD" w:rsidRPr="00EC30C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4E4C95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4E4C95">
              <w:rPr>
                <w:rFonts w:ascii="TH SarabunPSK" w:hAnsi="TH SarabunPSK" w:cs="TH SarabunPSK"/>
                <w:sz w:val="32"/>
                <w:szCs w:val="32"/>
              </w:rPr>
              <w:pict>
                <v:rect id="_x0000_s1057" style="position:absolute;margin-left:7.2pt;margin-top:3.4pt;width:9.75pt;height:13.5pt;z-index:25167411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4E4C9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C9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9" style="position:absolute;left:0;text-align:left;margin-left:6.85pt;margin-top:3.4pt;width:9.75pt;height:13.5pt;z-index:251676160;mso-position-horizontal-relative:text;mso-position-vertical-relative:text" filled="f" strokeweight="1.5pt">
                  <v:shadow on="t" opacity=".5"/>
                </v:rect>
              </w:pict>
            </w:r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EC30CD" w:rsidRPr="00EC30C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4E4C9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C9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0" style="position:absolute;left:0;text-align:left;margin-left:7.4pt;margin-top:3.65pt;width:9.75pt;height:13.5pt;z-index:251677184;mso-position-horizontal-relative:text;mso-position-vertical-relative:text" filled="f" strokeweight="1.5pt">
                  <v:shadow on="t" opacity=".5"/>
                </v:rect>
              </w:pict>
            </w:r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EC30CD" w:rsidRPr="00EC30C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EC30C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EC30C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EC30C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EC30C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EC30C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EC30CD">
        <w:tc>
          <w:tcPr>
            <w:tcW w:w="10080" w:type="dxa"/>
            <w:gridSpan w:val="6"/>
          </w:tcPr>
          <w:p w:rsidR="00870669" w:rsidRPr="00EC30C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EC30CD" w:rsidTr="005746A5">
        <w:trPr>
          <w:trHeight w:val="1259"/>
        </w:trPr>
        <w:tc>
          <w:tcPr>
            <w:tcW w:w="2878" w:type="dxa"/>
          </w:tcPr>
          <w:p w:rsidR="00870669" w:rsidRPr="00EC30C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EC30C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EC30C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EC30C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EC30C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94140" w:rsidRPr="00EC30CD" w:rsidTr="005746A5">
        <w:tc>
          <w:tcPr>
            <w:tcW w:w="2878" w:type="dxa"/>
          </w:tcPr>
          <w:p w:rsidR="00094140" w:rsidRPr="000C6D66" w:rsidRDefault="00094140" w:rsidP="009B3D5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การประยุกต์ใช้เทคนิคทางชีวเคมีเพื่อพัฒนาการเกษตร</w:t>
            </w:r>
          </w:p>
        </w:tc>
        <w:tc>
          <w:tcPr>
            <w:tcW w:w="1800" w:type="dxa"/>
            <w:gridSpan w:val="2"/>
          </w:tcPr>
          <w:p w:rsidR="00094140" w:rsidRPr="000C6D66" w:rsidRDefault="00094140" w:rsidP="009B3D5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C6D6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094140" w:rsidRPr="00094140" w:rsidRDefault="00094140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3962" w:type="dxa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094140" w:rsidRPr="00EC30CD" w:rsidTr="005746A5">
        <w:tc>
          <w:tcPr>
            <w:tcW w:w="2878" w:type="dxa"/>
          </w:tcPr>
          <w:p w:rsidR="00094140" w:rsidRPr="000C6D66" w:rsidRDefault="00094140" w:rsidP="009B3D5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โปรตีน เอนไซม์</w:t>
            </w:r>
            <w:r w:rsidRPr="000C6D6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และเอนไซม์เทคโนโลยี</w:t>
            </w:r>
          </w:p>
        </w:tc>
        <w:tc>
          <w:tcPr>
            <w:tcW w:w="1800" w:type="dxa"/>
            <w:gridSpan w:val="2"/>
          </w:tcPr>
          <w:p w:rsidR="00094140" w:rsidRPr="000C6D66" w:rsidRDefault="00094140" w:rsidP="009B3D5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094140" w:rsidRPr="000C6D66" w:rsidRDefault="00094140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962" w:type="dxa"/>
          </w:tcPr>
          <w:p w:rsidR="00094140" w:rsidRPr="00EC30CD" w:rsidRDefault="0009414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4140" w:rsidRPr="00EC30CD" w:rsidTr="005746A5">
        <w:tc>
          <w:tcPr>
            <w:tcW w:w="2878" w:type="dxa"/>
          </w:tcPr>
          <w:p w:rsidR="00094140" w:rsidRPr="000C6D66" w:rsidRDefault="00094140" w:rsidP="009B3D5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เทคโนโลยีด้านโปรติโอ</w:t>
            </w:r>
            <w:proofErr w:type="spellStart"/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มิกส์</w:t>
            </w:r>
            <w:proofErr w:type="spellEnd"/>
          </w:p>
        </w:tc>
        <w:tc>
          <w:tcPr>
            <w:tcW w:w="1800" w:type="dxa"/>
            <w:gridSpan w:val="2"/>
          </w:tcPr>
          <w:p w:rsidR="00094140" w:rsidRPr="000C6D66" w:rsidRDefault="00094140" w:rsidP="009B3D5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094140" w:rsidRPr="000C6D66" w:rsidRDefault="00094140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962" w:type="dxa"/>
          </w:tcPr>
          <w:p w:rsidR="00094140" w:rsidRPr="00EC30CD" w:rsidRDefault="0009414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4140" w:rsidRPr="00EC30CD" w:rsidTr="005746A5">
        <w:tc>
          <w:tcPr>
            <w:tcW w:w="2878" w:type="dxa"/>
          </w:tcPr>
          <w:p w:rsidR="00094140" w:rsidRPr="000C6D66" w:rsidRDefault="00094140" w:rsidP="009B3D5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คุณสมบัติเชิงหน้าที่ของลิปิด</w:t>
            </w:r>
          </w:p>
        </w:tc>
        <w:tc>
          <w:tcPr>
            <w:tcW w:w="1800" w:type="dxa"/>
            <w:gridSpan w:val="2"/>
          </w:tcPr>
          <w:p w:rsidR="00094140" w:rsidRPr="000C6D66" w:rsidRDefault="00094140" w:rsidP="009B3D5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094140" w:rsidRPr="000C6D66" w:rsidRDefault="00094140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962" w:type="dxa"/>
          </w:tcPr>
          <w:p w:rsidR="00094140" w:rsidRPr="00EC30CD" w:rsidRDefault="0009414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4140" w:rsidRPr="00EC30C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094140" w:rsidRPr="00EC30CD" w:rsidRDefault="00094140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094140" w:rsidRPr="00EC30CD" w:rsidRDefault="00094140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94140" w:rsidRPr="00EC30C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4140" w:rsidRPr="00EC30CD" w:rsidRDefault="0009414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094140" w:rsidRPr="00EC30CD" w:rsidRDefault="0009414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094140" w:rsidRPr="00EC30CD" w:rsidRDefault="0009414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094140" w:rsidRPr="00EC30C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94140" w:rsidRPr="00EC30C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94140" w:rsidRPr="00EC30C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94140" w:rsidRPr="00EC30C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94140" w:rsidRPr="00EC30C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94140" w:rsidRPr="00EC30CD" w:rsidRDefault="0009414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EC30C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5965" w:rsidRPr="00EC30CD" w:rsidRDefault="00CD596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EC30CD" w:rsidRDefault="004017DD">
      <w:pPr>
        <w:rPr>
          <w:rFonts w:ascii="TH SarabunPSK" w:hAnsi="TH SarabunPSK" w:cs="TH SarabunPSK"/>
          <w:sz w:val="32"/>
          <w:szCs w:val="32"/>
        </w:rPr>
      </w:pP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EC30C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EC30CD" w:rsidTr="004017DD">
        <w:trPr>
          <w:cantSplit/>
          <w:trHeight w:val="530"/>
        </w:trPr>
        <w:tc>
          <w:tcPr>
            <w:tcW w:w="2880" w:type="dxa"/>
          </w:tcPr>
          <w:p w:rsidR="004017DD" w:rsidRPr="00EC30C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EC30C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EC30C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EC30C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EC30CD" w:rsidTr="004017DD">
        <w:trPr>
          <w:cantSplit/>
          <w:trHeight w:val="530"/>
        </w:trPr>
        <w:tc>
          <w:tcPr>
            <w:tcW w:w="2880" w:type="dxa"/>
          </w:tcPr>
          <w:p w:rsidR="004017DD" w:rsidRPr="00EC30CD" w:rsidRDefault="00E63DDF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EC30C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EC30CD" w:rsidRDefault="00E63DDF" w:rsidP="00E63DD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32"/>
                <w:szCs w:val="32"/>
              </w:rPr>
              <w:sym w:font="Symbol" w:char="F0D6"/>
            </w:r>
            <w:r w:rsidR="004017DD" w:rsidRPr="00EC30C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115E5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ตั้งคำถามเพื่อทบทวนบทเรียนที่ใช้เป็นพื้นฐานของรายวิชา</w:t>
            </w:r>
          </w:p>
        </w:tc>
        <w:tc>
          <w:tcPr>
            <w:tcW w:w="2520" w:type="dxa"/>
            <w:shd w:val="clear" w:color="auto" w:fill="auto"/>
          </w:tcPr>
          <w:p w:rsidR="00FF0143" w:rsidRPr="00EC30C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63DD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</w:t>
            </w:r>
            <w:r w:rsidR="00094140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จำนวน.............</w:t>
            </w:r>
            <w:r w:rsidR="00E63DD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63DDF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EC30C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EC30C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EC30C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63DD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</w:t>
            </w:r>
            <w:r w:rsidR="00094140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จำนวน.............</w:t>
            </w:r>
            <w:r w:rsidR="00E63DD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EC30C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EC30C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EC30C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EC30C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EC30C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EC30CD" w:rsidRDefault="00E63DD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</w:t>
            </w:r>
          </w:p>
        </w:tc>
        <w:tc>
          <w:tcPr>
            <w:tcW w:w="1980" w:type="dxa"/>
            <w:shd w:val="clear" w:color="auto" w:fill="auto"/>
          </w:tcPr>
          <w:p w:rsidR="004017DD" w:rsidRPr="00EC30C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EC30CD" w:rsidRDefault="00115E5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EC30CD" w:rsidRDefault="002D1E2A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4017DD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ให้ทำงานที่ได้รับมอบหมาย</w:t>
            </w:r>
          </w:p>
          <w:p w:rsidR="004017DD" w:rsidRPr="00EC30C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EC30C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EC30CD" w:rsidTr="00B65EBC">
        <w:trPr>
          <w:cantSplit/>
        </w:trPr>
        <w:tc>
          <w:tcPr>
            <w:tcW w:w="10080" w:type="dxa"/>
            <w:gridSpan w:val="6"/>
          </w:tcPr>
          <w:p w:rsidR="004017DD" w:rsidRPr="00EC30C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EC30C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EC30CD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EC30C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EC30CD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EC30C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EC30C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EC30C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EC30C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EC30CD" w:rsidTr="003A3C27">
        <w:trPr>
          <w:cantSplit/>
          <w:trHeight w:val="4967"/>
        </w:trPr>
        <w:tc>
          <w:tcPr>
            <w:tcW w:w="1800" w:type="dxa"/>
          </w:tcPr>
          <w:p w:rsidR="005746A5" w:rsidRPr="00EC30CD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EC30CD" w:rsidRDefault="00115E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EC30CD" w:rsidRDefault="002D1E2A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E4C95" w:rsidRPr="004E4C9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EC30CD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115E5D"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115E5D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EC30CD" w:rsidRDefault="002D1E2A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EC30CD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EC30CD" w:rsidRDefault="00725F3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7B2EF9" w:rsidRPr="00EC30CD" w:rsidRDefault="007B2EF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B2EF9" w:rsidRPr="00EC30CD" w:rsidRDefault="007B2EF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B2EF9" w:rsidRPr="00EC30CD" w:rsidRDefault="002D1E2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7B2EF9" w:rsidRDefault="007B2EF9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725F3A" w:rsidRDefault="00725F3A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725F3A" w:rsidRPr="00725F3A" w:rsidRDefault="00725F3A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746A5" w:rsidRPr="00EC30C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EC30C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EC30C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EC30C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EC30CD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EC30C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EC30CD" w:rsidTr="0068043A">
        <w:trPr>
          <w:cantSplit/>
          <w:trHeight w:val="386"/>
        </w:trPr>
        <w:tc>
          <w:tcPr>
            <w:tcW w:w="1800" w:type="dxa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EC30CD" w:rsidRDefault="00115E5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EC30CD" w:rsidRDefault="00115E5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E4C95" w:rsidRPr="004E4C9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EC30CD" w:rsidRDefault="00115E5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EC30CD" w:rsidRDefault="00115E5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EC30CD" w:rsidRDefault="002D1E2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EC30CD" w:rsidRDefault="0080538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EC30CD" w:rsidRDefault="00115E5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EC30CD" w:rsidRDefault="00115E5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EC30CD" w:rsidRDefault="00115E5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FF0143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FF0143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FF0143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FF0143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FF0143" w:rsidRPr="00EC30C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D1E2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โปรแกรมสำเร็จรูป </w:t>
            </w:r>
            <w:r w:rsidR="002D1E2A" w:rsidRPr="00A67A46">
              <w:rPr>
                <w:rFonts w:ascii="TH SarabunPSK" w:hAnsi="TH SarabunPSK" w:cs="TH SarabunPSK"/>
                <w:b/>
                <w:lang w:bidi="th-TH"/>
              </w:rPr>
              <w:t>“Endnote”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1794C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2D1E2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D1E2A" w:rsidRDefault="002D1E2A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5F3A" w:rsidRPr="00EC30CD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EC30CD" w:rsidTr="003A3C27">
        <w:trPr>
          <w:cantSplit/>
          <w:trHeight w:val="386"/>
        </w:trPr>
        <w:tc>
          <w:tcPr>
            <w:tcW w:w="1800" w:type="dxa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EC30CD" w:rsidRDefault="00115E5D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EC30CD" w:rsidRDefault="0033145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E4C95" w:rsidRPr="004E4C9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EC30CD" w:rsidRDefault="0033145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2461D"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EC30CD" w:rsidRDefault="00725F3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EC30CD" w:rsidRDefault="0092461D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Symbol" w:char="F0D6"/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EC30CD" w:rsidRDefault="0033145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2461D"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2461D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EC30CD" w:rsidRDefault="0092461D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EC30CD" w:rsidRDefault="00725F3A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Symbol" w:char="F0D6"/>
            </w:r>
          </w:p>
          <w:p w:rsidR="00DF140E" w:rsidRPr="00EC30CD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DF140E" w:rsidRPr="00EC30CD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DF140E" w:rsidRPr="00EC30CD" w:rsidRDefault="0033145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Symbol" w:char="F0D6"/>
            </w:r>
          </w:p>
          <w:p w:rsidR="00DF140E" w:rsidRPr="00EC30CD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DF140E" w:rsidRPr="00EC30CD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DF140E" w:rsidRPr="00EC30CD" w:rsidRDefault="0033145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Symbol" w:char="F0D6"/>
            </w:r>
          </w:p>
          <w:p w:rsidR="00DF140E" w:rsidRPr="00EC30CD" w:rsidRDefault="00725F3A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Symbol" w:char="F0D6"/>
            </w:r>
          </w:p>
          <w:p w:rsidR="00DF140E" w:rsidRPr="00EC30CD" w:rsidRDefault="00725F3A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Symbol" w:char="F0D6"/>
            </w:r>
          </w:p>
          <w:p w:rsidR="00DF140E" w:rsidRPr="00EC30CD" w:rsidRDefault="0033145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Symbol" w:char="F0D6"/>
            </w:r>
          </w:p>
          <w:p w:rsidR="00DF140E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331455" w:rsidRDefault="0033145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331455" w:rsidRDefault="0033145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331455" w:rsidRDefault="0033145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331455" w:rsidRDefault="0033145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331455" w:rsidRDefault="0033145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Symbol" w:char="F0D6"/>
            </w:r>
          </w:p>
          <w:p w:rsidR="00331455" w:rsidRDefault="0033145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331455" w:rsidRDefault="0033145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331455" w:rsidRPr="00EC30CD" w:rsidRDefault="0033145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EC30CD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EC30C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EC30CD" w:rsidTr="0068043A">
        <w:trPr>
          <w:cantSplit/>
          <w:trHeight w:val="386"/>
        </w:trPr>
        <w:tc>
          <w:tcPr>
            <w:tcW w:w="1800" w:type="dxa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EC30CD" w:rsidRDefault="00331455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E4C95" w:rsidRPr="004E4C9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EC30CD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331455" w:rsidRDefault="00FF0143" w:rsidP="0033145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314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โปรแกรมสำเร็จรูป </w:t>
            </w:r>
            <w:r w:rsidR="00331455" w:rsidRPr="00A67A46">
              <w:rPr>
                <w:rFonts w:ascii="TH SarabunPSK" w:hAnsi="TH SarabunPSK" w:cs="TH SarabunPSK"/>
                <w:b/>
                <w:lang w:bidi="th-TH"/>
              </w:rPr>
              <w:t>“Endnote”</w:t>
            </w:r>
          </w:p>
        </w:tc>
        <w:tc>
          <w:tcPr>
            <w:tcW w:w="359" w:type="dxa"/>
            <w:shd w:val="clear" w:color="auto" w:fill="auto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F741E" w:rsidRPr="00EC30CD" w:rsidRDefault="00FF741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F741E" w:rsidRPr="00EC30CD" w:rsidRDefault="00FF741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F741E" w:rsidRPr="00EC30CD" w:rsidRDefault="00331455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FF741E" w:rsidRPr="00EC30CD" w:rsidRDefault="00FF741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F741E" w:rsidRPr="00EC30CD" w:rsidRDefault="00FF741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Pr="00BB0E59" w:rsidRDefault="00BB0E59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EC30CD" w:rsidTr="003A3C27">
        <w:trPr>
          <w:cantSplit/>
          <w:trHeight w:val="386"/>
        </w:trPr>
        <w:tc>
          <w:tcPr>
            <w:tcW w:w="1800" w:type="dxa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50034"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EC30CD" w:rsidRDefault="0025003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E4C95" w:rsidRPr="004E4C9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EC30CD" w:rsidRDefault="00E63DDF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EC30CD" w:rsidRDefault="00E63DDF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EC30CD" w:rsidRDefault="0033145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EC30CD" w:rsidRDefault="00E63DDF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EC30CD" w:rsidRDefault="00E63DDF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EC30CD" w:rsidRDefault="00E63DDF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EC30CD" w:rsidRDefault="00E63DDF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EC30CD" w:rsidRDefault="003A3C27" w:rsidP="0033145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E63DD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="00E63DD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314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โปรแกรมสำเร็จรูป </w:t>
            </w:r>
            <w:r w:rsidR="00331455" w:rsidRPr="00A67A46">
              <w:rPr>
                <w:rFonts w:ascii="TH SarabunPSK" w:hAnsi="TH SarabunPSK" w:cs="TH SarabunPSK"/>
                <w:b/>
                <w:lang w:bidi="th-TH"/>
              </w:rPr>
              <w:t>“Endnote”</w:t>
            </w:r>
            <w:r w:rsidR="00331455" w:rsidRPr="00EC30C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59" w:type="dxa"/>
            <w:shd w:val="clear" w:color="auto" w:fill="auto"/>
          </w:tcPr>
          <w:p w:rsidR="00352520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  <w:sym w:font="Symbol" w:char="F0D6"/>
            </w: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  <w:sym w:font="Symbol" w:char="F0D6"/>
            </w: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  <w:sym w:font="Symbol" w:char="F0D6"/>
            </w: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33145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  <w:sym w:font="Symbol" w:char="F0D6"/>
            </w: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Pr="00EC30CD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EC30CD">
        <w:trPr>
          <w:trHeight w:val="1070"/>
        </w:trPr>
        <w:tc>
          <w:tcPr>
            <w:tcW w:w="10080" w:type="dxa"/>
          </w:tcPr>
          <w:p w:rsidR="003A3C27" w:rsidRPr="00EC30C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EC30C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EC30C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EC30C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EC30CD" w:rsidRDefault="008911D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EC30C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EC30CD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EC30C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697C6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191E4F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EC30C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A92B3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3314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697C6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697C62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C30C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C30C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C30C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C30C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C30C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C30C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C30C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455" w:rsidRPr="00EC30CD" w:rsidRDefault="003314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455" w:rsidRPr="00EC30CD" w:rsidRDefault="003314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455" w:rsidRPr="00EC30CD" w:rsidRDefault="003314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455" w:rsidRPr="00EC30CD" w:rsidRDefault="003314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33.33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455" w:rsidRPr="00EC30CD" w:rsidRDefault="003314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455" w:rsidRPr="00EC30CD" w:rsidRDefault="003314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455" w:rsidRPr="00EC30CD" w:rsidRDefault="003314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331455" w:rsidRDefault="00331455" w:rsidP="0033145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455">
              <w:rPr>
                <w:rFonts w:ascii="TH SarabunPSK" w:hAnsi="TH SarabunPSK" w:cs="TH SarabunPSK"/>
                <w:sz w:val="32"/>
                <w:szCs w:val="32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455" w:rsidRPr="00EC30CD" w:rsidRDefault="003314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92461D" w:rsidRDefault="00331455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92461D" w:rsidRDefault="00331455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455" w:rsidRPr="00EC30CD" w:rsidRDefault="003314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697C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7967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455" w:rsidRPr="00EC30CD" w:rsidRDefault="003314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697C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7967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455" w:rsidRPr="00EC30CD" w:rsidRDefault="003314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331455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331455" w:rsidRPr="00EC30CD" w:rsidRDefault="003314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EC30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EC30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331455" w:rsidRPr="00EC30CD" w:rsidRDefault="003314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331455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455" w:rsidRPr="00EC30CD" w:rsidRDefault="0033145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EC30C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EC30C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331455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31455" w:rsidRPr="00EC30C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EC30C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EC30C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331455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31455" w:rsidRPr="00EC30C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331455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31455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331455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331455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31455" w:rsidRPr="00EC30C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331455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31455" w:rsidRPr="00EC30C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31455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331455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31455" w:rsidRPr="00EC30C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55" w:rsidRPr="00EC30CD" w:rsidRDefault="0033145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EC30C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EC30C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EC30C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EC30C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EC30C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EC30C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EC30C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EC30C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EC30C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EC30C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C30C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C30C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EC30C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EC30C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EC30C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EC30C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EC30C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EC30C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EC30C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EC30C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EC30C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E63DDF">
            <w:pPr>
              <w:tabs>
                <w:tab w:val="left" w:pos="3396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EC30C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EC30CD" w:rsidTr="005B1094">
        <w:trPr>
          <w:trHeight w:val="392"/>
        </w:trPr>
        <w:tc>
          <w:tcPr>
            <w:tcW w:w="5400" w:type="dxa"/>
          </w:tcPr>
          <w:p w:rsidR="00870669" w:rsidRPr="00EC30C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EC30CD" w:rsidTr="005B1094">
        <w:trPr>
          <w:trHeight w:val="690"/>
        </w:trPr>
        <w:tc>
          <w:tcPr>
            <w:tcW w:w="5400" w:type="dxa"/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EC30C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EC30C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EC30C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EC30C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EC30CD" w:rsidTr="00D13906">
        <w:trPr>
          <w:trHeight w:val="388"/>
        </w:trPr>
        <w:tc>
          <w:tcPr>
            <w:tcW w:w="10080" w:type="dxa"/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EC30CD" w:rsidTr="00D13906">
        <w:tc>
          <w:tcPr>
            <w:tcW w:w="10080" w:type="dxa"/>
            <w:tcBorders>
              <w:bottom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CC2244" w:rsidRPr="00971952" w:rsidRDefault="00CC2244" w:rsidP="00CC2244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7195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ระบุข้อวิพากษ์จุดอ่อน</w:t>
            </w:r>
          </w:p>
          <w:p w:rsidR="00CC2244" w:rsidRDefault="00CC2244" w:rsidP="00CC2244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CC2244" w:rsidRPr="00971952" w:rsidRDefault="00CC2244" w:rsidP="00CC2244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7195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ข้อวิพากษ์จุดแข็ง</w:t>
            </w:r>
          </w:p>
          <w:p w:rsidR="00CC2244" w:rsidRPr="00971952" w:rsidRDefault="00CC2244" w:rsidP="00CC2244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719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971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19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และนอกห้องเรียน</w:t>
            </w:r>
          </w:p>
          <w:p w:rsidR="00870669" w:rsidRPr="00EC30CD" w:rsidRDefault="00CC2244" w:rsidP="00CC2244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9719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</w:tc>
      </w:tr>
      <w:tr w:rsidR="00870669" w:rsidRPr="00EC30C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EC30C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EC30CD" w:rsidTr="00D13906">
        <w:tc>
          <w:tcPr>
            <w:tcW w:w="10080" w:type="dxa"/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EC30C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EC30CD" w:rsidTr="00D13906">
        <w:tc>
          <w:tcPr>
            <w:tcW w:w="10080" w:type="dxa"/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EC30C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EC30C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EC30C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EC30C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EC30C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EC30CD" w:rsidTr="00D13906">
        <w:tc>
          <w:tcPr>
            <w:tcW w:w="10080" w:type="dxa"/>
            <w:gridSpan w:val="2"/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EC30CD" w:rsidTr="00D13906">
        <w:trPr>
          <w:trHeight w:val="435"/>
        </w:trPr>
        <w:tc>
          <w:tcPr>
            <w:tcW w:w="4680" w:type="dxa"/>
          </w:tcPr>
          <w:p w:rsidR="00D13906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EC30CD" w:rsidTr="00D13906">
        <w:trPr>
          <w:trHeight w:val="1665"/>
        </w:trPr>
        <w:tc>
          <w:tcPr>
            <w:tcW w:w="468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EC30C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EC30CD" w:rsidTr="00D13906">
        <w:tc>
          <w:tcPr>
            <w:tcW w:w="10080" w:type="dxa"/>
            <w:gridSpan w:val="3"/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EC30C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EC30C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EC30C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EC30C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EC30CD" w:rsidTr="00D13906">
        <w:tc>
          <w:tcPr>
            <w:tcW w:w="10080" w:type="dxa"/>
            <w:gridSpan w:val="3"/>
          </w:tcPr>
          <w:p w:rsidR="00870669" w:rsidRPr="00EC30C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EC30CD" w:rsidTr="00D13906">
        <w:trPr>
          <w:cantSplit/>
          <w:trHeight w:val="525"/>
        </w:trPr>
        <w:tc>
          <w:tcPr>
            <w:tcW w:w="396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EC30CD" w:rsidTr="00D13906">
        <w:trPr>
          <w:cantSplit/>
          <w:trHeight w:val="875"/>
        </w:trPr>
        <w:tc>
          <w:tcPr>
            <w:tcW w:w="3960" w:type="dxa"/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EC30C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EC30C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EC30C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EC30C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EC30C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EC30C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2B2455">
        <w:rPr>
          <w:rFonts w:ascii="TH SarabunPSK" w:hAnsi="TH SarabunPSK" w:cs="TH SarabunPSK" w:hint="cs"/>
          <w:sz w:val="32"/>
          <w:szCs w:val="32"/>
          <w:cs/>
          <w:lang w:bidi="th-TH"/>
        </w:rPr>
        <w:t>ผศ. ดร. ชุติมา คงจรูญ</w:t>
      </w:r>
    </w:p>
    <w:p w:rsidR="00870669" w:rsidRPr="00EC30C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EC30C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EC30C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EC30C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EC30C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EC30C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2B245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EC30CD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 w:rsidR="002B245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B2455">
        <w:rPr>
          <w:rFonts w:ascii="TH SarabunPSK" w:hAnsi="TH SarabunPSK" w:cs="TH SarabunPSK"/>
          <w:sz w:val="32"/>
          <w:szCs w:val="32"/>
          <w:lang w:val="en-US" w:bidi="th-TH"/>
        </w:rPr>
        <w:t>18</w:t>
      </w:r>
      <w:r w:rsidR="002B245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2B245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2B245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2B2455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870669" w:rsidRPr="00EC30CD" w:rsidRDefault="00870669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C2244">
      <w:pPr>
        <w:rPr>
          <w:rFonts w:ascii="TH SarabunPSK" w:hAnsi="TH SarabunPSK" w:cs="TH SarabunPSK"/>
          <w:sz w:val="32"/>
          <w:szCs w:val="32"/>
          <w:lang w:val="en-US"/>
        </w:rPr>
      </w:pPr>
      <w:r w:rsidRPr="00CC2244">
        <w:rPr>
          <w:rFonts w:ascii="TH SarabunPSK" w:hAnsi="TH SarabunPSK" w:cs="TH SarabunPSK"/>
          <w:sz w:val="32"/>
          <w:szCs w:val="32"/>
          <w:lang w:val="en-US"/>
        </w:rPr>
        <w:lastRenderedPageBreak/>
        <w:drawing>
          <wp:inline distT="0" distB="0" distL="0" distR="0">
            <wp:extent cx="5943600" cy="4495800"/>
            <wp:effectExtent l="1905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9949" t="13437" r="6887" b="35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C2244" w:rsidRDefault="00CC2244" w:rsidP="00CC2244">
      <w:r>
        <w:rPr>
          <w:cs/>
        </w:rPr>
        <w:t>ชื่อรายงาน :</w:t>
      </w:r>
      <w:r>
        <w:t xml:space="preserve"> </w:t>
      </w:r>
      <w:r>
        <w:rPr>
          <w:cs/>
        </w:rPr>
        <w:t>สิ่งสนับสนุนการเรียนสอน และประสิทธิภาพการเรียนการสอน</w:t>
      </w:r>
      <w:r>
        <w:t xml:space="preserve">   </w:t>
      </w:r>
      <w:r>
        <w:rPr>
          <w:cs/>
        </w:rPr>
        <w:t>ประจำปีการศึกษา :</w:t>
      </w:r>
      <w:r>
        <w:t xml:space="preserve"> 1/2556 </w:t>
      </w:r>
      <w:r>
        <w:br/>
      </w:r>
      <w:r>
        <w:rPr>
          <w:cs/>
        </w:rPr>
        <w:t>ชื่อรายวิชาที่ถูกประเมิน :</w:t>
      </w:r>
      <w:r>
        <w:t xml:space="preserve"> </w:t>
      </w:r>
      <w:r>
        <w:rPr>
          <w:cs/>
        </w:rPr>
        <w:t>หัวข้อพิเศษทางชีวเคมี(คม</w:t>
      </w:r>
      <w:r>
        <w:t xml:space="preserve">420) </w:t>
      </w:r>
      <w:r>
        <w:br/>
      </w:r>
      <w:r>
        <w:rPr>
          <w:cs/>
        </w:rPr>
        <w:t>ชื่ออาจารย์ที่ถูกประเมิน :</w:t>
      </w:r>
      <w:r>
        <w:t xml:space="preserve"> </w:t>
      </w:r>
      <w:r>
        <w:rPr>
          <w:cs/>
        </w:rPr>
        <w:t>ผู้ช่วยศาสตราจารย์ ดร.ชุติมา</w:t>
      </w:r>
      <w:r>
        <w:t xml:space="preserve"> </w:t>
      </w:r>
      <w:r>
        <w:rPr>
          <w:cs/>
        </w:rPr>
        <w:t>คงจรูญ</w:t>
      </w:r>
      <w:r>
        <w:t xml:space="preserve"> </w:t>
      </w:r>
      <w:r>
        <w:br/>
      </w:r>
      <w:r>
        <w:rPr>
          <w:cs/>
        </w:rPr>
        <w:t>กลุ่มนักศึกษาที่เข้าประเมิน :</w:t>
      </w:r>
      <w:r>
        <w:t xml:space="preserve"> </w:t>
      </w:r>
      <w:r>
        <w:rPr>
          <w:cs/>
        </w:rPr>
        <w:t>ปริญญาตรี</w:t>
      </w:r>
      <w:r>
        <w:t xml:space="preserve">  </w:t>
      </w:r>
      <w:r>
        <w:rPr>
          <w:cs/>
        </w:rPr>
        <w:t>ภาค</w:t>
      </w:r>
      <w:r>
        <w:t xml:space="preserve"> </w:t>
      </w:r>
      <w:r>
        <w:rPr>
          <w:cs/>
        </w:rPr>
        <w:t>ปกติ</w:t>
      </w:r>
      <w:r>
        <w:t xml:space="preserve">  </w:t>
      </w:r>
      <w:proofErr w:type="spellStart"/>
      <w:r>
        <w:t>Secton</w:t>
      </w:r>
      <w:proofErr w:type="spellEnd"/>
      <w:r>
        <w:t xml:space="preserve"> 1</w:t>
      </w:r>
    </w:p>
    <w:p w:rsidR="00CC2244" w:rsidRDefault="00CC2244" w:rsidP="00CC2244"/>
    <w:p w:rsidR="00CC2244" w:rsidRPr="00B935FD" w:rsidRDefault="00CC2244" w:rsidP="00CC2244">
      <w:pPr>
        <w:spacing w:after="136"/>
        <w:rPr>
          <w:rFonts w:ascii="Angsana New" w:hAnsi="Angsana New"/>
          <w:sz w:val="28"/>
        </w:rPr>
      </w:pPr>
      <w:r w:rsidRPr="00B935FD">
        <w:rPr>
          <w:rFonts w:ascii="Angsana New" w:hAnsi="Angsana New"/>
          <w:sz w:val="28"/>
          <w:cs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4"/>
        <w:gridCol w:w="507"/>
        <w:gridCol w:w="507"/>
        <w:gridCol w:w="507"/>
        <w:gridCol w:w="507"/>
        <w:gridCol w:w="508"/>
        <w:gridCol w:w="508"/>
        <w:gridCol w:w="508"/>
        <w:gridCol w:w="553"/>
        <w:gridCol w:w="508"/>
        <w:gridCol w:w="508"/>
        <w:gridCol w:w="508"/>
        <w:gridCol w:w="515"/>
      </w:tblGrid>
      <w:tr w:rsidR="00CC2244" w:rsidRPr="00B935FD" w:rsidTr="00157197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รายการคำถาม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ผลการประเมิน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ผลรวมทั้งหมด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lastRenderedPageBreak/>
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ความพึงพอใจต่ออุปกรณ์ โสตทัศนูปกรณ์ในห้องบรรยาย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จัดการเรียนการสอนตามรายละเอียดของรายวิชา(มคอ.</w:t>
            </w:r>
            <w:r w:rsidRPr="00B935FD">
              <w:rPr>
                <w:rFonts w:ascii="Angsana New" w:hAnsi="Angsana New"/>
                <w:sz w:val="28"/>
              </w:rPr>
              <w:t xml:space="preserve">3) </w:t>
            </w:r>
            <w:r w:rsidRPr="00B935FD">
              <w:rPr>
                <w:rFonts w:ascii="Angsana New" w:hAnsi="Angsana New"/>
                <w:sz w:val="28"/>
                <w:cs/>
              </w:rPr>
              <w:t>และ/หรือแผนการสอนที่กำหนดไว้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อาจารย์ตรงต่อเวลา เข้าและเลิกสอนตามกำหนด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CC2244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right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</w:rPr>
              <w:t>ผลรวมทั้งหมด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96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96 </w:t>
            </w:r>
          </w:p>
        </w:tc>
        <w:tc>
          <w:tcPr>
            <w:tcW w:w="0" w:type="auto"/>
            <w:vAlign w:val="center"/>
            <w:hideMark/>
          </w:tcPr>
          <w:p w:rsidR="00CC2244" w:rsidRPr="00B935FD" w:rsidRDefault="00CC2244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4.00 </w:t>
            </w:r>
          </w:p>
        </w:tc>
      </w:tr>
    </w:tbl>
    <w:p w:rsidR="00C563C2" w:rsidRDefault="00C563C2" w:rsidP="00C563C2">
      <w:pPr>
        <w:autoSpaceDE w:val="0"/>
        <w:autoSpaceDN w:val="0"/>
        <w:adjustRightInd w:val="0"/>
        <w:spacing w:before="100" w:after="100"/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CC2244" w:rsidRPr="00CC2244" w:rsidRDefault="00CC2244" w:rsidP="00C563C2">
      <w:pPr>
        <w:autoSpaceDE w:val="0"/>
        <w:autoSpaceDN w:val="0"/>
        <w:adjustRightInd w:val="0"/>
        <w:spacing w:before="100" w:after="10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cs/>
        </w:rPr>
        <w:lastRenderedPageBreak/>
        <w:t>ชื่อรายงาน :</w:t>
      </w:r>
      <w:r>
        <w:t xml:space="preserve"> </w:t>
      </w:r>
      <w:r>
        <w:rPr>
          <w:cs/>
        </w:rPr>
        <w:t>ประสิทธิภาพการเรียนการสอน</w:t>
      </w:r>
      <w:r>
        <w:t xml:space="preserve">  </w:t>
      </w:r>
      <w:r>
        <w:rPr>
          <w:cs/>
        </w:rPr>
        <w:t>ประจำปีการศึกษา</w:t>
      </w:r>
      <w:r>
        <w:t xml:space="preserve"> : 1/2556 </w:t>
      </w:r>
      <w:r>
        <w:br/>
      </w:r>
      <w:r>
        <w:rPr>
          <w:cs/>
        </w:rPr>
        <w:t>ชื่อรายวิชาที่ถูกประเมิน</w:t>
      </w:r>
      <w:r>
        <w:t xml:space="preserve"> : </w:t>
      </w:r>
      <w:r>
        <w:rPr>
          <w:cs/>
        </w:rPr>
        <w:t>หัวข้อพิเศษทางชีวเคมี(คม</w:t>
      </w:r>
      <w:r>
        <w:t>420)  </w:t>
      </w:r>
      <w:r>
        <w:br/>
      </w:r>
      <w:r>
        <w:rPr>
          <w:cs/>
        </w:rPr>
        <w:t>ชื่ออาจารย์ที่ถูกประเมิน :</w:t>
      </w:r>
      <w:r>
        <w:t xml:space="preserve"> </w:t>
      </w:r>
      <w:r>
        <w:rPr>
          <w:cs/>
        </w:rPr>
        <w:t>อาจารย์กัญญา บุตราช</w:t>
      </w:r>
      <w:r>
        <w:t xml:space="preserve"> </w:t>
      </w:r>
      <w:r>
        <w:br/>
      </w:r>
      <w:r>
        <w:rPr>
          <w:cs/>
        </w:rPr>
        <w:t>กลุ่มนักศึกษาที่เข้าประเมิน :</w:t>
      </w:r>
      <w:r>
        <w:t xml:space="preserve"> </w:t>
      </w:r>
      <w:r>
        <w:rPr>
          <w:cs/>
        </w:rPr>
        <w:t>ปริญญาตรี</w:t>
      </w:r>
      <w:r>
        <w:t xml:space="preserve">  </w:t>
      </w:r>
      <w:r>
        <w:rPr>
          <w:cs/>
        </w:rPr>
        <w:t>ภาค</w:t>
      </w:r>
      <w:r>
        <w:t xml:space="preserve"> </w:t>
      </w:r>
      <w:r>
        <w:rPr>
          <w:cs/>
        </w:rPr>
        <w:t>ปกติ</w:t>
      </w:r>
      <w:r>
        <w:t xml:space="preserve">  </w:t>
      </w:r>
      <w:proofErr w:type="spellStart"/>
      <w:r>
        <w:t>Secton</w:t>
      </w:r>
      <w:proofErr w:type="spellEnd"/>
      <w:r>
        <w:t xml:space="preserve"> 1</w:t>
      </w:r>
    </w:p>
    <w:p w:rsidR="00C563C2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C2244" w:rsidRPr="00CC2244" w:rsidRDefault="00CC2244" w:rsidP="00CC2244">
      <w:pPr>
        <w:rPr>
          <w:rFonts w:ascii="Angsana New" w:hAnsi="Angsana New"/>
          <w:sz w:val="28"/>
          <w:szCs w:val="28"/>
          <w:lang w:val="en-US" w:bidi="th-TH"/>
        </w:rPr>
      </w:pPr>
      <w:r w:rsidRPr="00CC2244">
        <w:rPr>
          <w:rFonts w:ascii="Angsana New" w:hAnsi="Angsana New"/>
          <w:sz w:val="28"/>
          <w:szCs w:val="28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CC2244" w:rsidRPr="00CC2244" w:rsidTr="00CC2244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รายการคำถาม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ผลการประเมิน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ผลรวมทั้งหมด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Mean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มคอ.</w:t>
            </w:r>
            <w:proofErr w:type="spellEnd"/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3) 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และ/หรือแผนการสอนที่กำหนดไว้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ผู้สอนทำการวัดผล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และนอกห้องเรียน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ผู้สอนมี</w:t>
            </w:r>
            <w:proofErr w:type="spellStart"/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มนุษย</w:t>
            </w:r>
            <w:proofErr w:type="spellEnd"/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มีความเหมาะสมและเท่าเทียมกัน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พัฒนา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lastRenderedPageBreak/>
              <w:t>ทักษะวิเคราะห์เชิงเลข การสื่อสาร และการใช้เทคโนโลยีสารสนเทศ)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lastRenderedPageBreak/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lastRenderedPageBreak/>
              <w:t>มีการสอดแทรกคุณธรรม จริยธรรม และค่านิยมที่ดีงามอย่างต่อเนื่อง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พัฒนาทักษะด้านปัญญา)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CC2244" w:rsidRPr="00CC2244" w:rsidTr="00CC2244">
        <w:trPr>
          <w:tblCellSpacing w:w="7" w:type="dxa"/>
        </w:trPr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ผลรวมทั้งหมด</w:t>
            </w: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83.33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72 </w:t>
            </w:r>
          </w:p>
        </w:tc>
        <w:tc>
          <w:tcPr>
            <w:tcW w:w="0" w:type="auto"/>
            <w:vAlign w:val="center"/>
            <w:hideMark/>
          </w:tcPr>
          <w:p w:rsidR="00CC2244" w:rsidRPr="00CC2244" w:rsidRDefault="00CC2244" w:rsidP="00CC2244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2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</w:tbl>
    <w:p w:rsidR="00CC2244" w:rsidRPr="00EC30CD" w:rsidRDefault="00CC2244">
      <w:pPr>
        <w:rPr>
          <w:rFonts w:ascii="TH SarabunPSK" w:hAnsi="TH SarabunPSK" w:cs="TH SarabunPSK"/>
          <w:sz w:val="32"/>
          <w:szCs w:val="32"/>
          <w:lang w:val="en-US"/>
        </w:rPr>
      </w:pPr>
    </w:p>
    <w:sectPr w:rsidR="00CC2244" w:rsidRPr="00EC30CD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461" w:rsidRDefault="002C1461">
      <w:r>
        <w:separator/>
      </w:r>
    </w:p>
  </w:endnote>
  <w:endnote w:type="continuationSeparator" w:id="0">
    <w:p w:rsidR="002C1461" w:rsidRDefault="002C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0CD" w:rsidRDefault="004E4C9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C30C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30CD" w:rsidRDefault="00EC30C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461" w:rsidRDefault="002C1461">
      <w:r>
        <w:separator/>
      </w:r>
    </w:p>
  </w:footnote>
  <w:footnote w:type="continuationSeparator" w:id="0">
    <w:p w:rsidR="002C1461" w:rsidRDefault="002C14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0CD" w:rsidRDefault="004E4C9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C30C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30CD" w:rsidRDefault="00EC30C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0CD" w:rsidRDefault="004E4C9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C30C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C2244">
      <w:rPr>
        <w:rStyle w:val="a6"/>
        <w:noProof/>
      </w:rPr>
      <w:t>13</w:t>
    </w:r>
    <w:r>
      <w:rPr>
        <w:rStyle w:val="a6"/>
      </w:rPr>
      <w:fldChar w:fldCharType="end"/>
    </w:r>
  </w:p>
  <w:p w:rsidR="00EC30CD" w:rsidRPr="007F3866" w:rsidRDefault="00EC30CD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attachedTemplate r:id="rId1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2B4F"/>
    <w:rsid w:val="00094140"/>
    <w:rsid w:val="00094460"/>
    <w:rsid w:val="000C58FE"/>
    <w:rsid w:val="00115E5D"/>
    <w:rsid w:val="0011794C"/>
    <w:rsid w:val="00175809"/>
    <w:rsid w:val="00191E4F"/>
    <w:rsid w:val="001D5CD1"/>
    <w:rsid w:val="00250034"/>
    <w:rsid w:val="00254C9B"/>
    <w:rsid w:val="002A513F"/>
    <w:rsid w:val="002B2455"/>
    <w:rsid w:val="002C1461"/>
    <w:rsid w:val="002D1E2A"/>
    <w:rsid w:val="002F0446"/>
    <w:rsid w:val="00306225"/>
    <w:rsid w:val="00331455"/>
    <w:rsid w:val="00352520"/>
    <w:rsid w:val="003A3C27"/>
    <w:rsid w:val="003B387C"/>
    <w:rsid w:val="003C09A5"/>
    <w:rsid w:val="003F5489"/>
    <w:rsid w:val="004017DD"/>
    <w:rsid w:val="00445570"/>
    <w:rsid w:val="00461D2E"/>
    <w:rsid w:val="00476B3F"/>
    <w:rsid w:val="00482720"/>
    <w:rsid w:val="004C084D"/>
    <w:rsid w:val="004D7820"/>
    <w:rsid w:val="004E4C95"/>
    <w:rsid w:val="00533E50"/>
    <w:rsid w:val="00543CF5"/>
    <w:rsid w:val="005746A5"/>
    <w:rsid w:val="005B1094"/>
    <w:rsid w:val="005C58D0"/>
    <w:rsid w:val="005D74FA"/>
    <w:rsid w:val="005E7259"/>
    <w:rsid w:val="005F333B"/>
    <w:rsid w:val="0067205B"/>
    <w:rsid w:val="0068043A"/>
    <w:rsid w:val="00697C62"/>
    <w:rsid w:val="006A2836"/>
    <w:rsid w:val="006A379B"/>
    <w:rsid w:val="00725F3A"/>
    <w:rsid w:val="00732396"/>
    <w:rsid w:val="007967BB"/>
    <w:rsid w:val="007B2EF9"/>
    <w:rsid w:val="007E441E"/>
    <w:rsid w:val="007F3866"/>
    <w:rsid w:val="00805382"/>
    <w:rsid w:val="00870669"/>
    <w:rsid w:val="008911D3"/>
    <w:rsid w:val="008D4AA2"/>
    <w:rsid w:val="0092461D"/>
    <w:rsid w:val="009531CD"/>
    <w:rsid w:val="00964655"/>
    <w:rsid w:val="00A04E87"/>
    <w:rsid w:val="00A1684A"/>
    <w:rsid w:val="00A550D0"/>
    <w:rsid w:val="00A8576F"/>
    <w:rsid w:val="00A92B32"/>
    <w:rsid w:val="00AA6A80"/>
    <w:rsid w:val="00AC49BC"/>
    <w:rsid w:val="00AC708F"/>
    <w:rsid w:val="00AF76C9"/>
    <w:rsid w:val="00B65EBC"/>
    <w:rsid w:val="00B764EC"/>
    <w:rsid w:val="00B82A9B"/>
    <w:rsid w:val="00BB0E59"/>
    <w:rsid w:val="00BD6BD4"/>
    <w:rsid w:val="00C469BF"/>
    <w:rsid w:val="00C563C2"/>
    <w:rsid w:val="00C73906"/>
    <w:rsid w:val="00CA7F68"/>
    <w:rsid w:val="00CB76ED"/>
    <w:rsid w:val="00CC2244"/>
    <w:rsid w:val="00CD5965"/>
    <w:rsid w:val="00CE2258"/>
    <w:rsid w:val="00CF201F"/>
    <w:rsid w:val="00D130A1"/>
    <w:rsid w:val="00D13906"/>
    <w:rsid w:val="00DF140E"/>
    <w:rsid w:val="00E55C74"/>
    <w:rsid w:val="00E63DDF"/>
    <w:rsid w:val="00E83DDC"/>
    <w:rsid w:val="00EC30CD"/>
    <w:rsid w:val="00F10966"/>
    <w:rsid w:val="00FB7ABD"/>
    <w:rsid w:val="00FF0143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Body Text"/>
    <w:basedOn w:val="a"/>
    <w:link w:val="a9"/>
    <w:rsid w:val="00EC30CD"/>
    <w:pPr>
      <w:spacing w:after="120"/>
    </w:pPr>
    <w:rPr>
      <w:lang w:val="en-US"/>
    </w:rPr>
  </w:style>
  <w:style w:type="character" w:customStyle="1" w:styleId="a9">
    <w:name w:val="เนื้อความ อักขระ"/>
    <w:basedOn w:val="a0"/>
    <w:link w:val="a8"/>
    <w:rsid w:val="00EC30CD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2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877200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42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28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TIM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63FF1FE3-1A7C-4228-AF28-C5969D0DBA69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20</TotalTime>
  <Pages>17</Pages>
  <Words>2730</Words>
  <Characters>15562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18256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IT_MJU</cp:lastModifiedBy>
  <cp:revision>5</cp:revision>
  <cp:lastPrinted>2010-10-08T06:38:00Z</cp:lastPrinted>
  <dcterms:created xsi:type="dcterms:W3CDTF">2013-10-17T07:43:00Z</dcterms:created>
  <dcterms:modified xsi:type="dcterms:W3CDTF">2013-10-31T04:02:00Z</dcterms:modified>
</cp:coreProperties>
</file>